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C425BB" w14:textId="77777777" w:rsidR="001978B8" w:rsidRDefault="001978B8" w:rsidP="001978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HENSTOK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fl.1489-90)</w:t>
      </w:r>
    </w:p>
    <w:p w14:paraId="06E8453D" w14:textId="10DDB1AE" w:rsidR="001978B8" w:rsidRDefault="001978B8" w:rsidP="001978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 Ba</w:t>
      </w:r>
      <w:r>
        <w:rPr>
          <w:rFonts w:cs="Times New Roman"/>
          <w:szCs w:val="24"/>
        </w:rPr>
        <w:t>r</w:t>
      </w:r>
      <w:r>
        <w:rPr>
          <w:rFonts w:cs="Times New Roman"/>
          <w:szCs w:val="24"/>
        </w:rPr>
        <w:t>ker.</w:t>
      </w:r>
    </w:p>
    <w:p w14:paraId="17B4E185" w14:textId="77777777" w:rsidR="001978B8" w:rsidRDefault="001978B8" w:rsidP="001978B8">
      <w:pPr>
        <w:pStyle w:val="NoSpacing"/>
        <w:rPr>
          <w:rFonts w:cs="Times New Roman"/>
          <w:szCs w:val="24"/>
        </w:rPr>
      </w:pPr>
    </w:p>
    <w:p w14:paraId="113C732D" w14:textId="77777777" w:rsidR="001978B8" w:rsidRDefault="001978B8" w:rsidP="001978B8">
      <w:pPr>
        <w:pStyle w:val="NoSpacing"/>
        <w:rPr>
          <w:rFonts w:cs="Times New Roman"/>
          <w:szCs w:val="24"/>
        </w:rPr>
      </w:pPr>
    </w:p>
    <w:p w14:paraId="571B403D" w14:textId="77777777" w:rsidR="001978B8" w:rsidRDefault="001978B8" w:rsidP="001978B8">
      <w:pPr>
        <w:pStyle w:val="NoSpacing"/>
      </w:pPr>
      <w:r>
        <w:rPr>
          <w:rFonts w:cs="Times New Roman"/>
          <w:szCs w:val="24"/>
        </w:rPr>
        <w:t xml:space="preserve">       1489-90</w:t>
      </w:r>
      <w:r>
        <w:rPr>
          <w:rFonts w:cs="Times New Roman"/>
          <w:szCs w:val="24"/>
        </w:rPr>
        <w:tab/>
      </w:r>
      <w:r>
        <w:t>He entered the Merchant gild.</w:t>
      </w:r>
    </w:p>
    <w:p w14:paraId="4B7C5B85" w14:textId="77777777" w:rsidR="001978B8" w:rsidRDefault="001978B8" w:rsidP="001978B8">
      <w:pPr>
        <w:pStyle w:val="NoSpacing"/>
      </w:pPr>
      <w:r>
        <w:tab/>
      </w:r>
      <w:r>
        <w:tab/>
        <w:t>(“Records of the Borough of Leicester” edited by Mary Bateson, published by</w:t>
      </w:r>
    </w:p>
    <w:p w14:paraId="7CCFE4B7" w14:textId="77777777" w:rsidR="001978B8" w:rsidRDefault="001978B8" w:rsidP="001978B8">
      <w:pPr>
        <w:pStyle w:val="NoSpacing"/>
        <w:ind w:left="720" w:firstLine="720"/>
      </w:pPr>
      <w:proofErr w:type="spellStart"/>
      <w:r>
        <w:t>C.</w:t>
      </w:r>
      <w:proofErr w:type="gramStart"/>
      <w:r>
        <w:t>J.Clay</w:t>
      </w:r>
      <w:proofErr w:type="spellEnd"/>
      <w:proofErr w:type="gramEnd"/>
      <w:r>
        <w:t xml:space="preserve"> and Sons, London, 1901, volume II p.465)</w:t>
      </w:r>
    </w:p>
    <w:p w14:paraId="4E8633CB" w14:textId="77777777" w:rsidR="001978B8" w:rsidRDefault="001978B8" w:rsidP="001978B8">
      <w:pPr>
        <w:pStyle w:val="NoSpacing"/>
        <w:rPr>
          <w:rFonts w:cs="Times New Roman"/>
          <w:szCs w:val="24"/>
        </w:rPr>
      </w:pPr>
    </w:p>
    <w:p w14:paraId="0D7DE192" w14:textId="77777777" w:rsidR="001978B8" w:rsidRDefault="001978B8" w:rsidP="001978B8">
      <w:pPr>
        <w:pStyle w:val="NoSpacing"/>
        <w:rPr>
          <w:rFonts w:cs="Times New Roman"/>
          <w:szCs w:val="24"/>
        </w:rPr>
      </w:pPr>
    </w:p>
    <w:p w14:paraId="314343F4" w14:textId="77777777" w:rsidR="001978B8" w:rsidRDefault="001978B8" w:rsidP="001978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August 2024</w:t>
      </w:r>
    </w:p>
    <w:p w14:paraId="638875FB" w14:textId="7C92BE08" w:rsidR="001978B8" w:rsidRPr="001978B8" w:rsidRDefault="001978B8" w:rsidP="0060175C">
      <w:pPr>
        <w:pStyle w:val="NoSpacing"/>
        <w:rPr>
          <w:rFonts w:cs="Times New Roman"/>
          <w:szCs w:val="24"/>
        </w:rPr>
      </w:pPr>
    </w:p>
    <w:p w14:paraId="5A1918E2" w14:textId="0920F167" w:rsidR="0060175C" w:rsidRPr="0060175C" w:rsidRDefault="0060175C" w:rsidP="0060175C">
      <w:pPr>
        <w:pStyle w:val="NoSpacing"/>
        <w:rPr>
          <w:rFonts w:cs="Times New Roman"/>
          <w:szCs w:val="24"/>
        </w:rPr>
      </w:pPr>
    </w:p>
    <w:p w14:paraId="716EEA7F" w14:textId="19AFED85" w:rsidR="0060175C" w:rsidRPr="0060175C" w:rsidRDefault="0060175C" w:rsidP="0060175C">
      <w:pPr>
        <w:pStyle w:val="NoSpacing"/>
        <w:rPr>
          <w:rFonts w:cs="Times New Roman"/>
          <w:szCs w:val="24"/>
        </w:rPr>
      </w:pPr>
    </w:p>
    <w:p w14:paraId="27F6E211" w14:textId="55A2D4C2" w:rsidR="0060175C" w:rsidRPr="0060175C" w:rsidRDefault="0060175C" w:rsidP="0060175C">
      <w:pPr>
        <w:pStyle w:val="NoSpacing"/>
        <w:rPr>
          <w:rFonts w:cs="Times New Roman"/>
          <w:szCs w:val="24"/>
        </w:rPr>
      </w:pPr>
    </w:p>
    <w:p w14:paraId="7070F517" w14:textId="368EC701" w:rsidR="0060175C" w:rsidRPr="0060175C" w:rsidRDefault="0060175C" w:rsidP="0060175C">
      <w:pPr>
        <w:pStyle w:val="NoSpacing"/>
        <w:rPr>
          <w:rFonts w:cs="Times New Roman"/>
          <w:szCs w:val="24"/>
        </w:rPr>
      </w:pPr>
    </w:p>
    <w:p w14:paraId="40EE90E3" w14:textId="5B7B4DF7" w:rsidR="0060175C" w:rsidRPr="0060175C" w:rsidRDefault="0060175C" w:rsidP="0060175C">
      <w:pPr>
        <w:pStyle w:val="NoSpacing"/>
        <w:rPr>
          <w:rFonts w:cs="Times New Roman"/>
          <w:szCs w:val="24"/>
        </w:rPr>
      </w:pPr>
    </w:p>
    <w:p w14:paraId="17C856DF" w14:textId="5F247682" w:rsidR="0060175C" w:rsidRPr="0060175C" w:rsidRDefault="0060175C" w:rsidP="002D5782">
      <w:pPr>
        <w:pStyle w:val="NoSpacing"/>
        <w:rPr>
          <w:rFonts w:cs="Times New Roman"/>
          <w:szCs w:val="24"/>
        </w:rPr>
      </w:pPr>
    </w:p>
    <w:p w14:paraId="52606CD7" w14:textId="27CD0D24" w:rsidR="002D5782" w:rsidRPr="002D5782" w:rsidRDefault="002D5782" w:rsidP="002D5782">
      <w:pPr>
        <w:pStyle w:val="NoSpacing"/>
        <w:rPr>
          <w:rFonts w:cs="Times New Roman"/>
          <w:szCs w:val="24"/>
        </w:rPr>
      </w:pPr>
    </w:p>
    <w:p w14:paraId="099AFA1B" w14:textId="69C8CB40" w:rsidR="002D5782" w:rsidRPr="002D5782" w:rsidRDefault="002D5782" w:rsidP="002D5782">
      <w:pPr>
        <w:pStyle w:val="NoSpacing"/>
        <w:rPr>
          <w:rFonts w:cs="Times New Roman"/>
          <w:szCs w:val="24"/>
        </w:rPr>
      </w:pPr>
    </w:p>
    <w:p w14:paraId="6DE45C73" w14:textId="1D38EE61" w:rsidR="002D5782" w:rsidRPr="002D5782" w:rsidRDefault="002D5782" w:rsidP="002D5782">
      <w:pPr>
        <w:pStyle w:val="NoSpacing"/>
        <w:rPr>
          <w:rFonts w:cs="Times New Roman"/>
          <w:szCs w:val="24"/>
        </w:rPr>
      </w:pPr>
    </w:p>
    <w:p w14:paraId="7F180FFF" w14:textId="5B9CE888" w:rsidR="002D5782" w:rsidRPr="002D5782" w:rsidRDefault="002D5782" w:rsidP="002D5782">
      <w:pPr>
        <w:pStyle w:val="NoSpacing"/>
        <w:rPr>
          <w:rFonts w:cs="Times New Roman"/>
          <w:szCs w:val="24"/>
        </w:rPr>
      </w:pPr>
    </w:p>
    <w:p w14:paraId="6498A989" w14:textId="24A2E681" w:rsidR="00ED3C9A" w:rsidRPr="002D5782" w:rsidRDefault="00ED3C9A" w:rsidP="00ED3C9A">
      <w:pPr>
        <w:pStyle w:val="NoSpacing"/>
        <w:rPr>
          <w:rFonts w:cs="Times New Roman"/>
          <w:szCs w:val="24"/>
        </w:rPr>
      </w:pPr>
    </w:p>
    <w:p w14:paraId="5E1ADEB8" w14:textId="216ED517" w:rsidR="00ED3C9A" w:rsidRPr="00ED3C9A" w:rsidRDefault="00ED3C9A" w:rsidP="00ED3C9A">
      <w:pPr>
        <w:pStyle w:val="NoSpacing"/>
        <w:rPr>
          <w:rFonts w:cs="Times New Roman"/>
          <w:szCs w:val="24"/>
        </w:rPr>
      </w:pPr>
    </w:p>
    <w:p w14:paraId="2E367895" w14:textId="7F4083AC" w:rsidR="003B710E" w:rsidRPr="00ED3C9A" w:rsidRDefault="003B710E" w:rsidP="00222B64">
      <w:pPr>
        <w:pStyle w:val="NoSpacing"/>
        <w:rPr>
          <w:rFonts w:cs="Times New Roman"/>
          <w:szCs w:val="24"/>
        </w:rPr>
      </w:pPr>
    </w:p>
    <w:p w14:paraId="1CE047F9" w14:textId="77777777" w:rsidR="003B710E" w:rsidRPr="003B710E" w:rsidRDefault="003B710E" w:rsidP="00222B64">
      <w:pPr>
        <w:pStyle w:val="NoSpacing"/>
        <w:rPr>
          <w:rFonts w:cs="Times New Roman"/>
          <w:szCs w:val="24"/>
        </w:rPr>
      </w:pPr>
    </w:p>
    <w:p w14:paraId="547EA543" w14:textId="34514CC8" w:rsidR="00222B64" w:rsidRPr="00222B64" w:rsidRDefault="00222B64" w:rsidP="00222B64">
      <w:pPr>
        <w:pStyle w:val="NoSpacing"/>
        <w:rPr>
          <w:rFonts w:cs="Times New Roman"/>
          <w:szCs w:val="24"/>
        </w:rPr>
      </w:pPr>
    </w:p>
    <w:p w14:paraId="7CCFA512" w14:textId="316512D2" w:rsidR="00222B64" w:rsidRPr="00222B64" w:rsidRDefault="00222B64" w:rsidP="00AE1002">
      <w:pPr>
        <w:pStyle w:val="NoSpacing"/>
        <w:rPr>
          <w:rFonts w:cs="Times New Roman"/>
          <w:szCs w:val="24"/>
        </w:rPr>
      </w:pPr>
    </w:p>
    <w:p w14:paraId="1DE5A5C9" w14:textId="6CFE4146" w:rsidR="00AE1002" w:rsidRPr="00AE1002" w:rsidRDefault="00AE1002" w:rsidP="00AE1002">
      <w:pPr>
        <w:pStyle w:val="NoSpacing"/>
        <w:rPr>
          <w:rFonts w:cs="Times New Roman"/>
          <w:szCs w:val="24"/>
          <w:u w:val="single"/>
        </w:rPr>
      </w:pPr>
    </w:p>
    <w:p w14:paraId="43FB2266" w14:textId="18ECF4EB" w:rsidR="00AE1002" w:rsidRPr="00AE1002" w:rsidRDefault="00AE1002" w:rsidP="00AE1002">
      <w:pPr>
        <w:pStyle w:val="NoSpacing"/>
        <w:rPr>
          <w:rFonts w:cs="Times New Roman"/>
          <w:szCs w:val="24"/>
        </w:rPr>
      </w:pPr>
    </w:p>
    <w:p w14:paraId="6528C53C" w14:textId="5DEE2B8B" w:rsidR="00AE1002" w:rsidRPr="00AE1002" w:rsidRDefault="00AE1002" w:rsidP="00AE1002">
      <w:pPr>
        <w:pStyle w:val="NoSpacing"/>
        <w:rPr>
          <w:rFonts w:cs="Times New Roman"/>
          <w:szCs w:val="24"/>
        </w:rPr>
      </w:pPr>
    </w:p>
    <w:p w14:paraId="00FF4FBF" w14:textId="1C6D7189" w:rsidR="00AE1002" w:rsidRPr="00AE1002" w:rsidRDefault="00AE1002" w:rsidP="00AE1002">
      <w:pPr>
        <w:pStyle w:val="NoSpacing"/>
        <w:rPr>
          <w:rFonts w:cs="Times New Roman"/>
          <w:szCs w:val="24"/>
        </w:rPr>
      </w:pPr>
    </w:p>
    <w:p w14:paraId="1F5191BB" w14:textId="64300824" w:rsidR="00AE1002" w:rsidRPr="00AE1002" w:rsidRDefault="00AE1002" w:rsidP="00AE1002">
      <w:pPr>
        <w:pStyle w:val="NoSpacing"/>
        <w:rPr>
          <w:rFonts w:cs="Times New Roman"/>
          <w:szCs w:val="24"/>
        </w:rPr>
      </w:pPr>
    </w:p>
    <w:p w14:paraId="25BA292E" w14:textId="44432C3C" w:rsidR="00AE1002" w:rsidRPr="00AE1002" w:rsidRDefault="00AE1002" w:rsidP="00AE1002">
      <w:pPr>
        <w:pStyle w:val="NoSpacing"/>
        <w:rPr>
          <w:rFonts w:cs="Times New Roman"/>
          <w:szCs w:val="24"/>
        </w:rPr>
      </w:pPr>
    </w:p>
    <w:p w14:paraId="4D6D7DC4" w14:textId="4F9D3357" w:rsidR="00AE1002" w:rsidRPr="00AE1002" w:rsidRDefault="00AE1002" w:rsidP="00AE1002">
      <w:pPr>
        <w:pStyle w:val="NoSpacing"/>
        <w:rPr>
          <w:rFonts w:cs="Times New Roman"/>
          <w:szCs w:val="24"/>
        </w:rPr>
      </w:pPr>
    </w:p>
    <w:p w14:paraId="20DFAE64" w14:textId="04318A34" w:rsidR="00BA00AB" w:rsidRPr="00AE1002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AE10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75D946" w14:textId="77777777" w:rsidR="00AE1002" w:rsidRDefault="00AE1002" w:rsidP="009139A6">
      <w:r>
        <w:separator/>
      </w:r>
    </w:p>
  </w:endnote>
  <w:endnote w:type="continuationSeparator" w:id="0">
    <w:p w14:paraId="489D42BE" w14:textId="77777777" w:rsidR="00AE1002" w:rsidRDefault="00AE100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8FCD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C737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64099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01ADB8" w14:textId="77777777" w:rsidR="00AE1002" w:rsidRDefault="00AE1002" w:rsidP="009139A6">
      <w:r>
        <w:separator/>
      </w:r>
    </w:p>
  </w:footnote>
  <w:footnote w:type="continuationSeparator" w:id="0">
    <w:p w14:paraId="1C1597A6" w14:textId="77777777" w:rsidR="00AE1002" w:rsidRDefault="00AE100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0B51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19FA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CF6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002"/>
    <w:rsid w:val="000666E0"/>
    <w:rsid w:val="001978B8"/>
    <w:rsid w:val="001A77A4"/>
    <w:rsid w:val="00222B64"/>
    <w:rsid w:val="002510B7"/>
    <w:rsid w:val="00270799"/>
    <w:rsid w:val="00277A81"/>
    <w:rsid w:val="00281D0C"/>
    <w:rsid w:val="002D5782"/>
    <w:rsid w:val="003B710E"/>
    <w:rsid w:val="005C130B"/>
    <w:rsid w:val="0060175C"/>
    <w:rsid w:val="00826F5C"/>
    <w:rsid w:val="009139A6"/>
    <w:rsid w:val="009365E2"/>
    <w:rsid w:val="009411C2"/>
    <w:rsid w:val="009448BB"/>
    <w:rsid w:val="00947624"/>
    <w:rsid w:val="00A3176C"/>
    <w:rsid w:val="00A84D6A"/>
    <w:rsid w:val="00AE1002"/>
    <w:rsid w:val="00AE65F8"/>
    <w:rsid w:val="00B5443E"/>
    <w:rsid w:val="00BA00AB"/>
    <w:rsid w:val="00C71834"/>
    <w:rsid w:val="00CB4ED9"/>
    <w:rsid w:val="00E61DA6"/>
    <w:rsid w:val="00EB3209"/>
    <w:rsid w:val="00ED3C9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62372"/>
  <w15:chartTrackingRefBased/>
  <w15:docId w15:val="{2CCE5316-CA70-4F0F-AFB7-73172A22D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143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2024-08-13T15:25:00Z</dcterms:created>
  <dcterms:modified xsi:type="dcterms:W3CDTF">2024-08-13T19:48:00Z</dcterms:modified>
</cp:coreProperties>
</file>